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129F9CB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6B5EF1">
              <w:rPr>
                <w:color w:val="0000FF"/>
              </w:rPr>
              <w:t>0287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ED8E1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Erdarbeiten</w:t>
            </w:r>
          </w:p>
          <w:p w14:paraId="01B317F8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Verkehrswegebauarbeiten</w:t>
            </w:r>
          </w:p>
          <w:p w14:paraId="4EAB2BAE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Landschaftsbauarbeiten</w:t>
            </w:r>
          </w:p>
          <w:p w14:paraId="17B7A0F6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Abbruch- und Rückbauarbeiten</w:t>
            </w:r>
          </w:p>
          <w:p w14:paraId="7AA6B350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</w:p>
          <w:p w14:paraId="6839FBDF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Stehstufenanlage Südstadion</w:t>
            </w:r>
          </w:p>
          <w:p w14:paraId="138084F0" w14:textId="77777777" w:rsidR="006B5EF1" w:rsidRDefault="006B5EF1" w:rsidP="006B5EF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Haidekamp 75</w:t>
            </w:r>
          </w:p>
          <w:p w14:paraId="28C1D4EA" w14:textId="4478A662" w:rsidR="00344C82" w:rsidRPr="001C55D1" w:rsidRDefault="006B5EF1" w:rsidP="006B5EF1">
            <w:r>
              <w:rPr>
                <w:rFonts w:cs="Arial"/>
                <w:color w:val="0000FF"/>
                <w:szCs w:val="20"/>
              </w:rPr>
              <w:t>45886 Gelsenkirchen </w:t>
            </w:r>
            <w:bookmarkStart w:id="0" w:name="_GoBack"/>
            <w:bookmarkEnd w:id="0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4945D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26FC5C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B33C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BE9E56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00466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B9A6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B5EF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B5EF1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5EF1"/>
    <w:rsid w:val="006B7CF1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385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Racherbaeumer Manuela</cp:lastModifiedBy>
  <cp:revision>13</cp:revision>
  <cp:lastPrinted>2010-03-03T17:05:00Z</cp:lastPrinted>
  <dcterms:created xsi:type="dcterms:W3CDTF">2016-10-19T11:49:00Z</dcterms:created>
  <dcterms:modified xsi:type="dcterms:W3CDTF">2026-06-10T07:58:00Z</dcterms:modified>
</cp:coreProperties>
</file>